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55606C" w14:textId="77777777" w:rsidR="006F6383" w:rsidRDefault="006F6383" w:rsidP="006F6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BAYNARD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0460E149" w14:textId="77777777" w:rsidR="006F6383" w:rsidRDefault="006F6383" w:rsidP="006F63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AF6B6A" w14:textId="77777777" w:rsidR="006F6383" w:rsidRDefault="006F6383" w:rsidP="006F63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B87655" w14:textId="77777777" w:rsidR="006F6383" w:rsidRDefault="006F6383" w:rsidP="006F6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Apr.1477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Fastolf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released and </w:t>
      </w:r>
      <w:proofErr w:type="gramStart"/>
      <w:r>
        <w:rPr>
          <w:rFonts w:ascii="Times New Roman" w:hAnsi="Times New Roman" w:cs="Times New Roman"/>
          <w:sz w:val="24"/>
          <w:szCs w:val="24"/>
        </w:rPr>
        <w:t>quitclaimed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076E3" w14:textId="77777777" w:rsidR="006F6383" w:rsidRDefault="006F6383" w:rsidP="006F6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manor of Oulton, Suffolk, and the advowson of Oulton Church.</w:t>
      </w:r>
    </w:p>
    <w:p w14:paraId="6CFDE4C3" w14:textId="77777777" w:rsidR="006F6383" w:rsidRDefault="006F6383" w:rsidP="006F6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pp.62-3)</w:t>
      </w:r>
    </w:p>
    <w:p w14:paraId="633E083F" w14:textId="77777777" w:rsidR="006F6383" w:rsidRDefault="006F6383" w:rsidP="006F63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CF3905" w14:textId="77777777" w:rsidR="006F6383" w:rsidRDefault="006F6383" w:rsidP="006F63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CB5060" w14:textId="77777777" w:rsidR="006F6383" w:rsidRPr="00DF4C15" w:rsidRDefault="006F6383" w:rsidP="006F63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2021</w:t>
      </w:r>
    </w:p>
    <w:p w14:paraId="114C113C" w14:textId="1FD771BB" w:rsidR="006F6383" w:rsidRPr="006F6383" w:rsidRDefault="006F6383" w:rsidP="006F63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C9B03C" w14:textId="3AC41BF2" w:rsidR="00DF4C15" w:rsidRPr="006F6383" w:rsidRDefault="00DF4C15" w:rsidP="00DF4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A52A56" w14:textId="0BAD8C34" w:rsidR="00DF4C15" w:rsidRPr="00DF4C15" w:rsidRDefault="00DF4C1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F4C15" w:rsidRPr="00DF4C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E63FB" w14:textId="77777777" w:rsidR="005163AA" w:rsidRDefault="005163AA" w:rsidP="009139A6">
      <w:r>
        <w:separator/>
      </w:r>
    </w:p>
  </w:endnote>
  <w:endnote w:type="continuationSeparator" w:id="0">
    <w:p w14:paraId="59C438C5" w14:textId="77777777" w:rsidR="005163AA" w:rsidRDefault="005163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E28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2CF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34ED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21BF8" w14:textId="77777777" w:rsidR="005163AA" w:rsidRDefault="005163AA" w:rsidP="009139A6">
      <w:r>
        <w:separator/>
      </w:r>
    </w:p>
  </w:footnote>
  <w:footnote w:type="continuationSeparator" w:id="0">
    <w:p w14:paraId="778B48A1" w14:textId="77777777" w:rsidR="005163AA" w:rsidRDefault="005163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322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4D2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7726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3AA"/>
    <w:rsid w:val="000666E0"/>
    <w:rsid w:val="002510B7"/>
    <w:rsid w:val="005163AA"/>
    <w:rsid w:val="005C130B"/>
    <w:rsid w:val="006F6383"/>
    <w:rsid w:val="00826F5C"/>
    <w:rsid w:val="009139A6"/>
    <w:rsid w:val="009448BB"/>
    <w:rsid w:val="00A030B5"/>
    <w:rsid w:val="00A3176C"/>
    <w:rsid w:val="00BA00AB"/>
    <w:rsid w:val="00D821B4"/>
    <w:rsid w:val="00DF4C1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B3342"/>
  <w15:chartTrackingRefBased/>
  <w15:docId w15:val="{40FFFB7E-C629-4C8B-8C9D-B2BFFF74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46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2021-04-06T14:47:00Z</dcterms:created>
  <dcterms:modified xsi:type="dcterms:W3CDTF">2021-04-06T15:55:00Z</dcterms:modified>
</cp:coreProperties>
</file>